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D1C" w:rsidRDefault="00EB2D1C" w:rsidP="00EB2D1C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Richard MAREYS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EB2D1C" w:rsidRDefault="00EB2D1C" w:rsidP="00EB2D1C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of Northampton. Clerk.</w:t>
      </w:r>
    </w:p>
    <w:p w:rsidR="00EB2D1C" w:rsidRDefault="00EB2D1C" w:rsidP="00EB2D1C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EB2D1C" w:rsidRDefault="00EB2D1C" w:rsidP="00EB2D1C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EB2D1C" w:rsidRDefault="00EB2D1C" w:rsidP="00EB2D1C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William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Okyll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Northampton(q.v.) brought a plaint of debt against her.</w:t>
      </w:r>
    </w:p>
    <w:p w:rsidR="00EB2D1C" w:rsidRDefault="00EB2D1C" w:rsidP="00EB2D1C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EB2D1C" w:rsidRDefault="00EB2D1C" w:rsidP="00EB2D1C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EB2D1C" w:rsidRDefault="00EB2D1C" w:rsidP="00EB2D1C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EB2D1C" w:rsidRDefault="00EB2D1C" w:rsidP="00EB2D1C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5 April 2016</w:t>
      </w:r>
    </w:p>
    <w:p w:rsidR="006B2F86" w:rsidRPr="00E71FC3" w:rsidRDefault="00EB2D1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2D1C" w:rsidRDefault="00EB2D1C" w:rsidP="00E71FC3">
      <w:pPr>
        <w:spacing w:after="0" w:line="240" w:lineRule="auto"/>
      </w:pPr>
      <w:r>
        <w:separator/>
      </w:r>
    </w:p>
  </w:endnote>
  <w:endnote w:type="continuationSeparator" w:id="0">
    <w:p w:rsidR="00EB2D1C" w:rsidRDefault="00EB2D1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2D1C" w:rsidRDefault="00EB2D1C" w:rsidP="00E71FC3">
      <w:pPr>
        <w:spacing w:after="0" w:line="240" w:lineRule="auto"/>
      </w:pPr>
      <w:r>
        <w:separator/>
      </w:r>
    </w:p>
  </w:footnote>
  <w:footnote w:type="continuationSeparator" w:id="0">
    <w:p w:rsidR="00EB2D1C" w:rsidRDefault="00EB2D1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D1C"/>
    <w:rsid w:val="00AB52E8"/>
    <w:rsid w:val="00B16D3F"/>
    <w:rsid w:val="00E71FC3"/>
    <w:rsid w:val="00EB2D1C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71B0FF-08D3-4154-AB91-151D2DF7C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B2D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2016-04-21T21:24:00Z</dcterms:created>
  <dcterms:modified xsi:type="dcterms:W3CDTF">2016-04-21T21:24:00Z</dcterms:modified>
</cp:coreProperties>
</file>